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E7019D2" w14:textId="0FC42AB0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supbanco-CCC-CP-2022-00</w:t>
                                                </w:r>
                                                <w:r w:rsidR="00A838E6">
                                                  <w:rPr>
                                                    <w:rStyle w:val="Style2"/>
                                                  </w:rPr>
                                                  <w:t>2</w:t>
                                                </w:r>
                                                <w:r w:rsidR="005124BA">
                                                  <w:rPr>
                                                    <w:rStyle w:val="Style2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5124BA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E7019D2" w14:textId="0FC42AB0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supbanco-CCC-CP-2022-00</w:t>
                                          </w:r>
                                          <w:r w:rsidR="00A838E6">
                                            <w:rPr>
                                              <w:rStyle w:val="Style2"/>
                                            </w:rPr>
                                            <w:t>2</w:t>
                                          </w:r>
                                          <w:r w:rsidR="005124BA">
                                            <w:rPr>
                                              <w:rStyle w:val="Style2"/>
                                            </w:rPr>
                                            <w:t>2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5124BA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5124B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5124B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5124B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5124B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5124B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5124B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124BA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A2093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18</cp:revision>
  <cp:lastPrinted>2011-03-04T19:05:00Z</cp:lastPrinted>
  <dcterms:created xsi:type="dcterms:W3CDTF">2014-01-02T13:42:00Z</dcterms:created>
  <dcterms:modified xsi:type="dcterms:W3CDTF">2023-01-06T17:16:00Z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